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e9e8556" w14:textId="e9e855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62DF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62DF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62DF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2DF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862DF7" w:rsidP="00862DF7" w:rsidRDefault="00862DF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2DF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2DF7">
            <w:rPr>
              <w:rStyle w:val="eSPISCCParagraphDefaultFont"/>
              <w:rFonts w:eastAsiaTheme="minorHAnsi"/>
            </w:rPr>
            <w:t>Zagreb</w:t>
          </w:r>
        </w:sdtContent>
      </w:sdt>
      <w:r w:rsidR="001349C2">
        <w:t xml:space="preserve"> </w:t>
      </w:r>
    </w:p>
    <w:p w:rsidRPr="00176071" w:rsidR="00176071" w:rsidP="00862DF7" w:rsidRDefault="00862DF7">
      <w:pPr>
        <w:spacing w:after="0"/>
        <w:rPr>
          <w:noProof/>
          <w:shd w:val="clear" w:color="auto" w:fill="CCFFCC"/>
        </w:rPr>
      </w:pPr>
      <w:r>
        <w:tab/>
      </w:r>
      <w:r>
        <w:tab/>
      </w:r>
      <w:r>
        <w:tab/>
      </w:r>
      <w:r>
        <w:tab/>
      </w:r>
      <w:r>
        <w:tab/>
      </w:r>
      <w:r>
        <w:tab/>
      </w:r>
      <w:r>
        <w:tab/>
      </w:r>
      <w:r w:rsidRPr="00C92375" w:rsidR="000E43A6">
        <w:rPr>
          <w:rStyle w:val="PozadinaSvijetloCrvena"/>
          <w:noProof w:val="false"/>
          <w:shd w:val="clear" w:color="auto" w:fill="auto"/>
        </w:rPr>
        <w:t>Poslovni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62DF7">
            <w:rPr>
              <w:rStyle w:val="eSPISCCParagraphDefaultFont"/>
              <w:rFonts w:eastAsiaTheme="minorHAnsi"/>
            </w:rPr>
            <w:t>Pp-13344/2024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62DF7" w:rsidR="00862DF7">
            <w:rPr>
              <w:rStyle w:val="eSPISCCParagraphDefaultFont"/>
              <w:rFonts w:eastAsiaTheme="minorHAnsi"/>
            </w:rPr>
            <w:t>HRVATSKI ŠAHOVSKI SAVEZ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62DF7" w:rsidR="00862DF7">
            <w:rPr>
              <w:rStyle w:val="eSPISCCParagraphDefaultFont"/>
              <w:rFonts w:eastAsiaTheme="minorHAnsi"/>
            </w:rPr>
            <w:t>HRVATSKI ŠAHOVSKI SAVEZ,Alojzije Janković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2DF7" w:rsidR="00862DF7">
            <w:rPr>
              <w:rStyle w:val="eSPISCCParagraphDefaultFont"/>
              <w:rFonts w:eastAsiaTheme="minorHAnsi"/>
            </w:rPr>
            <w:t>članka 0., članka 0.</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sportskoj inspekciji">
            <w:listItem w:displayText="Zakon o sportskoj inspekciji" w:value="Zakon o sportskoj inspekciji"/>
          </w:comboBox>
        </w:sdtPr>
        <w:sdtEndPr>
          <w:rPr>
            <w:rStyle w:val="eSPISCCParagraphDefaultFont"/>
          </w:rPr>
        </w:sdtEndPr>
        <w:sdtContent>
          <w:r w:rsidRPr="00862DF7" w:rsidR="00862DF7">
            <w:rPr>
              <w:rStyle w:val="eSPISCCParagraphDefaultFont"/>
              <w:rFonts w:eastAsiaTheme="minorHAnsi"/>
            </w:rPr>
            <w:t>Zakon o sportskoj inspekciji</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62DF7" w:rsidR="00862DF7">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62DF7" w:rsidR="00862DF7">
            <w:rPr>
              <w:rStyle w:val="eSPISCCParagraphDefaultFont"/>
              <w:rFonts w:eastAsiaTheme="minorHAnsi"/>
            </w:rPr>
            <w:t>HRVATSKI ŠAHOVSKI SAVEZ</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2DF7" w:rsidR="00862DF7">
            <w:rPr>
              <w:rStyle w:val="eSPISCCParagraphDefaultFont"/>
              <w:rFonts w:eastAsiaTheme="minorHAnsi"/>
            </w:rPr>
            <w:t>14.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62DF7" w:rsidR="00862DF7">
            <w:rPr>
              <w:rStyle w:val="eSPISCCParagraphDefaultFont"/>
              <w:rFonts w:eastAsiaTheme="minorHAnsi"/>
            </w:rPr>
            <w:t>09:15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2DF7" w:rsidR="00862DF7">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2DF7" w:rsidR="00862DF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62DF7" w:rsidR="00862DF7">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2DF7" w:rsidR="00862DF7">
            <w:rPr>
              <w:rStyle w:val="eSPISCCParagraphDefaultFont"/>
              <w:rFonts w:eastAsiaTheme="minorHAnsi"/>
            </w:rPr>
            <w:t>članka 0., članka 0.</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sportskoj inspekciji">
            <w:listItem w:displayText="Zakon o sportskoj inspekciji" w:value="Zakon o sportskoj inspekciji"/>
          </w:comboBox>
        </w:sdtPr>
        <w:sdtEndPr>
          <w:rPr>
            <w:rStyle w:val="eSPISCCParagraphDefaultFont"/>
          </w:rPr>
        </w:sdtEndPr>
        <w:sdtContent>
          <w:r w:rsidRPr="00862DF7" w:rsidR="00862DF7">
            <w:rPr>
              <w:rStyle w:val="eSPISCCParagraphDefaultFont"/>
              <w:rFonts w:eastAsiaTheme="minorHAnsi"/>
            </w:rPr>
            <w:t>Zakon o sportskoj inspekciji</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62DF7" w:rsidR="00862DF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62DF7" w:rsidR="00862DF7">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62DF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2DF7">
            <w:rPr>
              <w:rStyle w:val="eSPISCCParagraphDefaultFont"/>
              <w:rFonts w:eastAsiaTheme="minorHAnsi"/>
            </w:rPr>
            <w:t>Marija Malenica Marić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62DF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62DF7" w:rsidR="00862DF7">
          <w:rPr>
            <w:rStyle w:val="eSPISCCParagraphDefaultFont"/>
          </w:rPr>
          <w:t>Pp-13344/2024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2DF7"/>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F7AF40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Trg Krešimira Ćosića 11</izvorni_sadrzaj>
    <derivirana_varijabla naziv="DomainObject.UcesnikSudskeRadnje.Adresa.UlicaIKBR_1">Trg Krešimira Ćosića 11</derivirana_varijabla>
  </DomainObject.UcesnikSudskeRadnje.Adresa.UlicaIKBR>
  <DomainObject.UcesnikSudskeRadnje.Naziv>
    <izvorni_sadrzaj>HRVATSKI ŠAHOVSKI SAVEZ</izvorni_sadrzaj>
    <derivirana_varijabla naziv="DomainObject.UcesnikSudskeRadnje.Naziv_1">HRVATSKI ŠAHOVSKI SAVEZ</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srpnja 2026.</izvorni_sadrzaj>
    <derivirana_varijabla naziv="DomainObject.UcesnikSudskeRadnje.SudskaRadnja.PlaniraniZavrsetakDatum_1">14. srpnja 2026.</derivirana_varijabla>
  </DomainObject.UcesnikSudskeRadnje.SudskaRadnja.PlaniraniZavrsetakDatum>
  <DomainObject.UcesnikSudskeRadnje.SudskaRadnja.PlaniraniPocetakDatum>
    <izvorni_sadrzaj>14. srpnja 2026.</izvorni_sadrzaj>
    <derivirana_varijabla naziv="DomainObject.UcesnikSudskeRadnje.SudskaRadnja.PlaniraniPocetakDatum_1">14.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13344</izvorni_sadrzaj>
    <derivirana_varijabla naziv="DomainObject.Predmet.Broj_1">13344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2024.</izvorni_sadrzaj>
    <derivirana_varijabla naziv="DomainObject.Predmet.DatumOsnivanja_1">28.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travnja 1983.</izvorni_sadrzaj>
    <derivirana_varijabla naziv="DomainObject.Predmet.OkrivljenikFizickaOsoba.DatumRodjenja_1">2. travnja 1983.</derivirana_varijabla>
  </DomainObject.Predmet.OkrivljenikFizickaOsoba.DatumRodjenja>
  <DomainObject.Predmet.OkrivljenikFizickaOsoba.DatumRodjenjaFormated>
    <izvorni_sadrzaj>2.4.1983.</izvorni_sadrzaj>
    <derivirana_varijabla naziv="DomainObject.Predmet.OkrivljenikFizickaOsoba.DatumRodjenjaFormated_1">2.4.1983.</derivirana_varijabla>
  </DomainObject.Predmet.OkrivljenikFizickaOsoba.DatumRodjenjaFormated>
  <DomainObject.Predmet.OkrivljenikFizickaOsoba.Ime>
    <izvorni_sadrzaj>Alojzije</izvorni_sadrzaj>
    <derivirana_varijabla naziv="DomainObject.Predmet.OkrivljenikFizickaOsoba.Ime_1">Alojzije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Alojzije Janković</izvorni_sadrzaj>
    <derivirana_varijabla naziv="DomainObject.Predmet.OkrivljenikFizickaOsoba.Naziv_1">Alojzije Janković</derivirana_varijabla>
  </DomainObject.Predmet.OkrivljenikFizickaOsoba.Naziv>
  <DomainObject.Predmet.OkrivljenikFizickaOsoba.Prezime>
    <izvorni_sadrzaj>Janković</izvorni_sadrzaj>
    <derivirana_varijabla naziv="DomainObject.Predmet.OkrivljenikFizickaOsoba.Prezime_1">Janković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10665473734</izvorni_sadrzaj>
    <derivirana_varijabla naziv="DomainObject.Predmet.OkrivljenikFizickaOsoba.Oib_1">10665473734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Pp-13344/2024</izvorni_sadrzaj>
    <derivirana_varijabla naziv="DomainObject.Predmet.OznakaBroj_1">Pp-13344/2024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ŠAHOVSKI SAVEZ zastupanog po punomoćniku Odvjetnik Jakša Lucarić; Alojzije Janković zastupanog po punomoćniku Odvjetnik Igor Vlašić</izvorni_sadrzaj>
    <derivirana_varijabla naziv="DomainObject.Predmet.ProtustrankaFormated_1">  HRVATSKI ŠAHOVSKI SAVEZ zastupanog po punomoćniku Odvjetnik Jakša Lucarić; Alojzije Janković zastupanog po punomoćniku Odvjetnik Igor Vlašić</derivirana_varijabla>
  </DomainObject.Predmet.ProtustrankaFormated>
  <DomainObject.Predmet.ProtustrankaFormatedOIB>
    <izvorni_sadrzaj>  HRVATSKI ŠAHOVSKI SAVEZ, OIB 55905520612 zastupanog po punomoćniku Odvjetnik Jakša Lucarić; Alojzije Janković, OIB 10665473734 zastupanog po punomoćniku Odvjetnik Igor Vlašić</izvorni_sadrzaj>
    <derivirana_varijabla naziv="DomainObject.Predmet.ProtustrankaFormatedOIB_1">  HRVATSKI ŠAHOVSKI SAVEZ, OIB 55905520612 zastupanog po punomoćniku Odvjetnik Jakša Lucarić; Alojzije Janković, OIB 10665473734 zastupanog po punomoćniku Odvjetnik Igor Vlašić</derivirana_varijabla>
  </DomainObject.Predmet.ProtustrankaFormatedOIB>
  <DomainObject.Predmet.ProtustrankaFormatedWithAdress>
    <izvorni_sadrzaj> HRVATSKI ŠAHOVSKI SAVEZ, Trg Krešimira Ćosića 11, 10000 Zagreb zastupanog po punomoćniku Odvjetnik Jakša Lucarić; Alojzije Janković, Maksimirska Cesta 79, 10000 Zagreb zastupanog po punomoćniku Odvjetnik Igor Vlašić</izvorni_sadrzaj>
    <derivirana_varijabla naziv="DomainObject.Predmet.ProtustrankaFormatedWithAdress_1"> HRVATSKI ŠAHOVSKI SAVEZ, Trg Krešimira Ćosića 11, 10000 Zagreb zastupanog po punomoćniku Odvjetnik Jakša Lucarić; Alojzije Janković, Maksimirska Cesta 79, 10000 Zagreb zastupanog po punomoćniku Odvjetnik Igor Vlašić</derivirana_varijabla>
  </DomainObject.Predmet.ProtustrankaFormatedWithAdress>
  <DomainObject.Predmet.ProtustrankaFormatedWithAdressOIB>
    <izvorni_sadrzaj> HRVATSKI ŠAHOVSKI SAVEZ, OIB 55905520612, Trg Krešimira Ćosića 11, 10000 Zagreb zastupanog po punomoćniku Odvjetnik Jakša Lucarić; Alojzije Janković, OIB 10665473734, Maksimirska Cesta 79, 10000 Zagreb zastupanog po punomoćniku Odvjetnik Igor Vlašić</izvorni_sadrzaj>
    <derivirana_varijabla naziv="DomainObject.Predmet.ProtustrankaFormatedWithAdressOIB_1"> HRVATSKI ŠAHOVSKI SAVEZ, OIB 55905520612, Trg Krešimira Ćosića 11, 10000 Zagreb zastupanog po punomoćniku Odvjetnik Jakša Lucarić; Alojzije Janković, OIB 10665473734, Maksimirska Cesta 79, 10000 Zagreb zastupanog po punomoćniku Odvjetnik Igor Vlašić</derivirana_varijabla>
  </DomainObject.Predmet.ProtustrankaFormatedWithAdressOIB>
  <DomainObject.Predmet.ProtustrankaWithAdress>
    <izvorni_sadrzaj>HRVATSKI ŠAHOVSKI SAVEZ Trg Krešimira Ćosića 11, 10000 Zagreb, Alojzije Janković Maksimirska Cesta 79, 10000 Zagreb</izvorni_sadrzaj>
    <derivirana_varijabla naziv="DomainObject.Predmet.ProtustrankaWithAdress_1">HRVATSKI ŠAHOVSKI SAVEZ Trg Krešimira Ćosića 11, 10000 Zagreb, Alojzije Janković Maksimirska Cesta 79, 10000 Zagreb</derivirana_varijabla>
  </DomainObject.Predmet.ProtustrankaWithAdress>
  <DomainObject.Predmet.ProtustrankaWithAdressOIB>
    <izvorni_sadrzaj>HRVATSKI ŠAHOVSKI SAVEZ, OIB 55905520612, Trg Krešimira Ćosića 11, 10000 Zagreb, Alojzije Janković, OIB 10665473734, Maksimirska Cesta 79, 10000 Zagreb</izvorni_sadrzaj>
    <derivirana_varijabla naziv="DomainObject.Predmet.ProtustrankaWithAdressOIB_1">HRVATSKI ŠAHOVSKI SAVEZ, OIB 55905520612, Trg Krešimira Ćosića 11, 10000 Zagreb, Alojzije Janković, OIB 10665473734, Maksimirska Cesta 79, 10000 Zagreb</derivirana_varijabla>
  </DomainObject.Predmet.ProtustrankaWithAdressOIB>
  <DomainObject.Predmet.ProtustrankaNazivFormated>
    <izvorni_sadrzaj>HRVATSKI ŠAHOVSKI SAVEZ,Alojzije Janković</izvorni_sadrzaj>
    <derivirana_varijabla naziv="DomainObject.Predmet.ProtustrankaNazivFormated_1">HRVATSKI ŠAHOVSKI SAVEZ,Alojzije Janković</derivirana_varijabla>
    <derivirana_varijabla naziv="Padez">HRVATSKI ŠAHOVSKI SAVEZ,Alojzije Janković</derivirana_varijabla>
  </DomainObject.Predmet.ProtustrankaNazivFormated>
  <DomainObject.Predmet.ProtustrankaNazivFormatedOIB>
    <izvorni_sadrzaj>HRVATSKI ŠAHOVSKI SAVEZ, OIB 55905520612,Alojzije Janković, OIB 10665473734</izvorni_sadrzaj>
    <derivirana_varijabla naziv="DomainObject.Predmet.ProtustrankaNazivFormatedOIB_1">HRVATSKI ŠAHOVSKI SAVEZ, OIB 55905520612,Alojzije Janković, OIB 10665473734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turizma i sporta</izvorni_sadrzaj>
    <derivirana_varijabla naziv="DomainObject.Predmet.StrankaFormated_1">  Ministarstvo turizma i sporta</derivirana_varijabla>
  </DomainObject.Predmet.StrankaFormated>
  <DomainObject.Predmet.StrankaFormatedOIB>
    <izvorni_sadrzaj>  Ministarstvo turizma i sporta, OIB 87892589782</izvorni_sadrzaj>
    <derivirana_varijabla naziv="DomainObject.Predmet.StrankaFormatedOIB_1">  Ministarstvo turizma i sporta, OIB 87892589782</derivirana_varijabla>
  </DomainObject.Predmet.StrankaFormatedOIB>
  <DomainObject.Predmet.StrankaFormatedWithAdress>
    <izvorni_sadrzaj> Ministarstvo turizma i sporta, Prisavlje 14 , 10000 Zagreb</izvorni_sadrzaj>
    <derivirana_varijabla naziv="DomainObject.Predmet.StrankaFormatedWithAdress_1"> Ministarstvo turizma i sporta, Prisavlje 14 , 10000 Zagreb</derivirana_varijabla>
  </DomainObject.Predmet.StrankaFormatedWithAdress>
  <DomainObject.Predmet.StrankaFormatedWithAdressOIB>
    <izvorni_sadrzaj> Ministarstvo turizma i sporta, OIB 87892589782, Prisavlje 14 , 10000 Zagreb</izvorni_sadrzaj>
    <derivirana_varijabla naziv="DomainObject.Predmet.StrankaFormatedWithAdressOIB_1"> Ministarstvo turizma i sporta, OIB 87892589782, Prisavlje 14 , 10000 Zagreb</derivirana_varijabla>
  </DomainObject.Predmet.StrankaFormatedWithAdressOIB>
  <DomainObject.Predmet.StrankaWithAdress>
    <izvorni_sadrzaj>Ministarstvo turizma i sporta Prisavlje 14 ,10000 Zagreb</izvorni_sadrzaj>
    <derivirana_varijabla naziv="DomainObject.Predmet.StrankaWithAdress_1">Ministarstvo turizma i sporta Prisavlje 14 ,10000 Zagreb</derivirana_varijabla>
  </DomainObject.Predmet.StrankaWithAdress>
  <DomainObject.Predmet.StrankaWithAdressOIB>
    <izvorni_sadrzaj>Ministarstvo turizma i sporta, OIB 87892589782, Prisavlje 14 ,10000 Zagreb</izvorni_sadrzaj>
    <derivirana_varijabla naziv="DomainObject.Predmet.StrankaWithAdressOIB_1">Ministarstvo turizma i sporta, OIB 87892589782, Prisavlje 14 ,10000 Zagreb</derivirana_varijabla>
  </DomainObject.Predmet.StrankaWithAdressOIB>
  <DomainObject.Predmet.StrankaNazivFormated>
    <izvorni_sadrzaj>Ministarstvo turizma i sporta</izvorni_sadrzaj>
    <derivirana_varijabla naziv="DomainObject.Predmet.StrankaNazivFormated_1">Ministarstvo turizma i sporta</derivirana_varijabla>
    <derivirana_varijabla naziv="Padez">Ministarstvo turizma i sporta</derivirana_varijabla>
  </DomainObject.Predmet.StrankaNazivFormated>
  <DomainObject.Predmet.StrankaNazivFormatedOIB>
    <izvorni_sadrzaj>Ministarstvo turizma i sporta, OIB 87892589782</izvorni_sadrzaj>
    <derivirana_varijabla naziv="DomainObject.Predmet.StrankaNazivFormatedOIB_1">Ministarstvo turizma i sporta, OIB 87892589782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Ministarstvo turizma i sporta</item>
    </izvorni_sadrzaj>
    <derivirana_varijabla naziv="DomainObject.Predmet.StrankaListFormated_1">
      <item>Ministarstvo turizma i sporta</item>
    </derivirana_varijabla>
  </DomainObject.Predmet.StrankaListFormated>
  <DomainObject.Predmet.StrankaListFormatedOIB>
    <izvorni_sadrzaj>
      <item>Ministarstvo turizma i sporta, OIB 87892589782</item>
    </izvorni_sadrzaj>
    <derivirana_varijabla naziv="DomainObject.Predmet.StrankaListFormatedOIB_1">
      <item>Ministarstvo turizma i sporta, OIB 87892589782</item>
    </derivirana_varijabla>
  </DomainObject.Predmet.StrankaListFormatedOIB>
  <DomainObject.Predmet.StrankaListFormatedWithAdress>
    <izvorni_sadrzaj>
      <item>Ministarstvo turizma i sporta, Prisavlje 14 , 10000 Zagreb</item>
    </izvorni_sadrzaj>
    <derivirana_varijabla naziv="DomainObject.Predmet.StrankaListFormatedWithAdress_1">
      <item>Ministarstvo turizma i sporta, Prisavlje 14 , 10000 Zagreb</item>
    </derivirana_varijabla>
  </DomainObject.Predmet.StrankaListFormatedWithAdress>
  <DomainObject.Predmet.StrankaListFormatedWithAdressOIB>
    <izvorni_sadrzaj>
      <item>Ministarstvo turizma i sporta, OIB 87892589782, Prisavlje 14 , 10000 Zagreb</item>
    </izvorni_sadrzaj>
    <derivirana_varijabla naziv="DomainObject.Predmet.StrankaListFormatedWithAdressOIB_1">
      <item>Ministarstvo turizma i sporta, OIB 87892589782, Prisavlje 14 , 10000 Zagreb</item>
    </derivirana_varijabla>
  </DomainObject.Predmet.StrankaListFormatedWithAdressOIB>
  <DomainObject.Predmet.StrankaListNazivFormated>
    <izvorni_sadrzaj>
      <item>Ministarstvo turizma i sporta</item>
    </izvorni_sadrzaj>
    <derivirana_varijabla naziv="DomainObject.Predmet.StrankaListNazivFormated_1">
      <item>Ministarstvo turizma i sporta</item>
    </derivirana_varijabla>
  </DomainObject.Predmet.StrankaListNazivFormated>
  <DomainObject.Predmet.StrankaListNazivFormatedOIB>
    <izvorni_sadrzaj>
      <item>Ministarstvo turizma i sporta, OIB 87892589782</item>
    </izvorni_sadrzaj>
    <derivirana_varijabla naziv="DomainObject.Predmet.StrankaListNazivFormatedOIB_1">
      <item>Ministarstvo turizma i sporta, OIB 87892589782</item>
    </derivirana_varijabla>
  </DomainObject.Predmet.StrankaListNazivFormatedOIB>
  <DomainObject.Predmet.ProtuStrankaListFormated>
    <izvorni_sadrzaj>
      <item>HRVATSKI ŠAHOVSKI SAVEZ zastupanog po punomoćniku Odvjetnik Jakša Lucarić</item>
      <item>Alojzije Janković zastupanog po punomoćniku Odvjetnik Igor Vlašić</item>
    </izvorni_sadrzaj>
    <derivirana_varijabla naziv="DomainObject.Predmet.ProtuStrankaListFormated_1">
      <item>HRVATSKI ŠAHOVSKI SAVEZ zastupanog po punomoćniku Odvjetnik Jakša Lucarić</item>
      <item>Alojzije Janković zastupanog po punomoćniku Odvjetnik Igor Vlašić</item>
    </derivirana_varijabla>
  </DomainObject.Predmet.ProtuStrankaListFormated>
  <DomainObject.Predmet.ProtuStrankaListFormatedOIB>
    <izvorni_sadrzaj>
      <item>HRVATSKI ŠAHOVSKI SAVEZ, OIB 55905520612 zastupanog po punomoćniku Odvjetnik Jakša Lucarić</item>
      <item>Alojzije Janković, OIB 10665473734 zastupanog po punomoćniku Odvjetnik Igor Vlašić</item>
    </izvorni_sadrzaj>
    <derivirana_varijabla naziv="DomainObject.Predmet.ProtuStrankaListFormatedOIB_1">
      <item>HRVATSKI ŠAHOVSKI SAVEZ, OIB 55905520612 zastupanog po punomoćniku Odvjetnik Jakša Lucarić</item>
      <item>Alojzije Janković, OIB 10665473734 zastupanog po punomoćniku Odvjetnik Igor Vlašić</item>
    </derivirana_varijabla>
  </DomainObject.Predmet.ProtuStrankaListFormatedOIB>
  <DomainObject.Predmet.ProtuStrankaListFormatedWithAdress>
    <izvorni_sadrzaj>
      <item>HRVATSKI ŠAHOVSKI SAVEZ, Trg Krešimira Ćosića 11, 10000 Zagreb zastupanog po punomoćniku Odvjetnik Jakša Lucarić</item>
      <item>Alojzije Janković, Maksimirska Cesta 79, 10000 Zagreb zastupanog po punomoćniku Odvjetnik Igor Vlašić</item>
    </izvorni_sadrzaj>
    <derivirana_varijabla naziv="DomainObject.Predmet.ProtuStrankaListFormatedWithAdress_1">
      <item>HRVATSKI ŠAHOVSKI SAVEZ, Trg Krešimira Ćosića 11, 10000 Zagreb zastupanog po punomoćniku Odvjetnik Jakša Lucarić</item>
      <item>Alojzije Janković, Maksimirska Cesta 79, 10000 Zagreb zastupanog po punomoćniku Odvjetnik Igor Vlašić</item>
    </derivirana_varijabla>
  </DomainObject.Predmet.ProtuStrankaListFormatedWithAdress>
  <DomainObject.Predmet.ProtuStrankaListFormatedWithAdressOIB>
    <izvorni_sadrzaj>
      <item>HRVATSKI ŠAHOVSKI SAVEZ, OIB 55905520612, Trg Krešimira Ćosića 11, 10000 Zagreb zastupanog po punomoćniku Odvjetnik Jakša Lucarić</item>
      <item>Alojzije Janković, OIB 10665473734, Maksimirska Cesta 79, 10000 Zagreb zastupanog po punomoćniku Odvjetnik Igor Vlašić</item>
    </izvorni_sadrzaj>
    <derivirana_varijabla naziv="DomainObject.Predmet.ProtuStrankaListFormatedWithAdressOIB_1">
      <item>HRVATSKI ŠAHOVSKI SAVEZ, OIB 55905520612, Trg Krešimira Ćosića 11, 10000 Zagreb zastupanog po punomoćniku Odvjetnik Jakša Lucarić</item>
      <item>Alojzije Janković, OIB 10665473734, Maksimirska Cesta 79, 10000 Zagreb zastupanog po punomoćniku Odvjetnik Igor Vlašić</item>
    </derivirana_varijabla>
  </DomainObject.Predmet.ProtuStrankaListFormatedWithAdressOIB>
  <DomainObject.Predmet.ProtuStrankaListNazivFormated>
    <izvorni_sadrzaj>
      <item>HRVATSKI ŠAHOVSKI SAVEZ</item>
      <item>Alojzije Janković</item>
    </izvorni_sadrzaj>
    <derivirana_varijabla naziv="DomainObject.Predmet.ProtuStrankaListNazivFormated_1">
      <item>HRVATSKI ŠAHOVSKI SAVEZ</item>
      <item>Alojzije Janković</item>
    </derivirana_varijabla>
  </DomainObject.Predmet.ProtuStrankaListNazivFormated>
  <DomainObject.Predmet.ProtuStrankaListNazivFormatedOIB>
    <izvorni_sadrzaj>
      <item>HRVATSKI ŠAHOVSKI SAVEZ, OIB 55905520612</item>
      <item>Alojzije Janković, OIB 10665473734</item>
    </izvorni_sadrzaj>
    <derivirana_varijabla naziv="DomainObject.Predmet.ProtuStrankaListNazivFormatedOIB_1">
      <item>HRVATSKI ŠAHOVSKI SAVEZ, OIB 55905520612</item>
      <item>Alojzije Janković, OIB 10665473734</item>
    </derivirana_varijabla>
  </DomainObject.Predmet.ProtuStrankaListNazivFormatedOIB>
  <DomainObject.Predmet.OstaliListFormated>
    <izvorni_sadrzaj>
      <item>Odvjetnik Jakša Lucarić punomoćnik sudionika u postupku HRVATSKI ŠAHOVSKI SAVEZ</item>
      <item>Odvjetnik Igor Vlašić punomoćnik sudionika u postupku Alojzije Janković</item>
    </izvorni_sadrzaj>
    <derivirana_varijabla naziv="DomainObject.Predmet.OstaliListFormated_1">
      <item>Odvjetnik Jakša Lucarić punomoćnik sudionika u postupku HRVATSKI ŠAHOVSKI SAVEZ</item>
      <item>Odvjetnik Igor Vlašić punomoćnik sudionika u postupku Alojzije Janković</item>
    </derivirana_varijabla>
    <derivirana_varijabla naziv="DrugaOsoba">
      <item>Odvjetnik Jakša Lucarić punomoćnik sudionika u postupku HRVATSKI ŠAHOVSKI SAVEZ</item>
      <item>Odvjetnik Igor Vlašić punomoćnik sudionika u postupku Alojzije Janković</item>
    </derivirana_varijabla>
  </DomainObject.Predmet.OstaliListFormated>
  <DomainObject.Predmet.OstaliListFormatedOIB>
    <izvorni_sadrzaj>
      <item>Odvjetnik Jakša Lucarić, OIB 99494088581 punomoćnik sudionika u postupku HRVATSKI ŠAHOVSKI SAVEZ</item>
      <item>Odvjetnik Igor Vlašić punomoćnik sudionika u postupku Alojzije Janković</item>
    </izvorni_sadrzaj>
    <derivirana_varijabla naziv="DomainObject.Predmet.OstaliListFormatedOIB_1">
      <item>Odvjetnik Jakša Lucarić, OIB 99494088581 punomoćnik sudionika u postupku HRVATSKI ŠAHOVSKI SAVEZ</item>
      <item>Odvjetnik Igor Vlašić punomoćnik sudionika u postupku Alojzije Janković</item>
    </derivirana_varijabla>
  </DomainObject.Predmet.OstaliListFormatedOIB>
  <DomainObject.Predmet.OstaliListFormatedWithAdress>
    <izvorni_sadrzaj>
      <item>Odvjetnik Jakša Lucarić, Ilica 191 F, 10000 Zagreb punomoćnik sudionika u postupku HRVATSKI ŠAHOVSKI SAVEZ</item>
      <item>Odvjetnik Igor Vlašić, Ilica 36, 10000 Zagreb punomoćnik sudionika u postupku Alojzije Janković</item>
    </izvorni_sadrzaj>
    <derivirana_varijabla naziv="DomainObject.Predmet.OstaliListFormatedWithAdress_1">
      <item>Odvjetnik Jakša Lucarić, Ilica 191 F, 10000 Zagreb punomoćnik sudionika u postupku HRVATSKI ŠAHOVSKI SAVEZ</item>
      <item>Odvjetnik Igor Vlašić, Ilica 36, 10000 Zagreb punomoćnik sudionika u postupku Alojzije Janković</item>
    </derivirana_varijabla>
  </DomainObject.Predmet.OstaliListFormatedWithAdress>
  <DomainObject.Predmet.OstaliListFormatedWithAdressOIB>
    <izvorni_sadrzaj>
      <item>Odvjetnik Jakša Lucarić, OIB 99494088581, Ilica 191 F, 10000 Zagreb punomoćnik sudionika u postupku HRVATSKI ŠAHOVSKI SAVEZ</item>
      <item>Odvjetnik Igor Vlašić, Ilica 36, 10000 Zagreb punomoćnik sudionika u postupku Alojzije Janković</item>
    </izvorni_sadrzaj>
    <derivirana_varijabla naziv="DomainObject.Predmet.OstaliListFormatedWithAdressOIB_1">
      <item>Odvjetnik Jakša Lucarić, OIB 99494088581, Ilica 191 F, 10000 Zagreb punomoćnik sudionika u postupku HRVATSKI ŠAHOVSKI SAVEZ</item>
      <item>Odvjetnik Igor Vlašić, Ilica 36, 10000 Zagreb punomoćnik sudionika u postupku Alojzije Janković</item>
    </derivirana_varijabla>
  </DomainObject.Predmet.OstaliListFormatedWithAdressOIB>
  <DomainObject.Predmet.OstaliListNazivFormated>
    <izvorni_sadrzaj>
      <item>Odvjetnik Jakša Lucarić</item>
      <item>Odvjetnik Igor Vlašić</item>
    </izvorni_sadrzaj>
    <derivirana_varijabla naziv="DomainObject.Predmet.OstaliListNazivFormated_1">
      <item>Odvjetnik Jakša Lucarić</item>
      <item>Odvjetnik Igor Vlašić</item>
    </derivirana_varijabla>
  </DomainObject.Predmet.OstaliListNazivFormated>
  <DomainObject.Predmet.OstaliListNazivFormatedOIB>
    <izvorni_sadrzaj>
      <item>Odvjetnik Jakša Lucarić, OIB 99494088581</item>
      <item>Odvjetnik Igor Vlašić</item>
    </izvorni_sadrzaj>
    <derivirana_varijabla naziv="DomainObject.Predmet.OstaliListNazivFormatedOIB_1">
      <item>Odvjetnik Jakša Lucarić, OIB 99494088581</item>
      <item>Odvjetnik Igor Vlašić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0, 0</izvorni_sadrzaj>
    <derivirana_varijabla naziv="DomainObject.Predmet.ClanakZakona_1">0, 0</derivirana_varijabla>
  </DomainObject.Predmet.ClanakZakona>
  <DomainObject.Predmet.ClanakZakonaFull>
    <izvorni_sadrzaj>članka 0., članka 0.</izvorni_sadrzaj>
    <derivirana_varijabla naziv="DomainObject.Predmet.ClanakZakonaFull_1">članka 0., članka 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Ministarstvo turizma i sporta</izvorni_sadrzaj>
    <derivirana_varijabla naziv="DomainObject.Predmet.StrankaIDrugi_1">Ministarstvo turizma i sporta</derivirana_varijabla>
  </DomainObject.Predmet.StrankaIDrugi>
  <DomainObject.Predmet.ProtustrankaIDrugi>
    <izvorni_sadrzaj>HRVATSKI ŠAHOVSKI SAVEZ i dr.</izvorni_sadrzaj>
    <derivirana_varijabla naziv="DomainObject.Predmet.ProtustrankaIDrugi_1">HRVATSKI ŠAHOVSKI SAVEZ i dr.</derivirana_varijabla>
  </DomainObject.Predmet.ProtustrankaIDrugi>
  <DomainObject.Predmet.StrankaIDrugiAdressOIB>
    <izvorni_sadrzaj>Ministarstvo turizma i sporta, OIB 87892589782, Prisavlje 14 , 10000 Zagreb</izvorni_sadrzaj>
    <derivirana_varijabla naziv="DomainObject.Predmet.StrankaIDrugiAdressOIB_1">Ministarstvo turizma i sporta, OIB 87892589782, Prisavlje 14 , 10000 Zagreb</derivirana_varijabla>
  </DomainObject.Predmet.StrankaIDrugiAdressOIB>
  <DomainObject.Predmet.ProtustrankaIDrugiAdressOIB>
    <izvorni_sadrzaj>HRVATSKI ŠAHOVSKI SAVEZ, OIB 55905520612, Trg Krešimira Ćosića 11, 10000 Zagreb i dr.</izvorni_sadrzaj>
    <derivirana_varijabla naziv="DomainObject.Predmet.ProtustrankaIDrugiAdressOIB_1">HRVATSKI ŠAHOVSKI SAVEZ, OIB 55905520612, Trg Krešimira Ćosića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ŠAHOVSKI SAVEZ</item>
      <item>Alojzije Janković</item>
      <item>Ministarstvo turizma i sporta</item>
      <item>Odvjetnik Jakša Lucarić</item>
      <item>Odvjetnik Igor Vlašić</item>
    </izvorni_sadrzaj>
    <derivirana_varijabla naziv="DomainObject.Predmet.SudioniciListNaziv_1">
      <item>HRVATSKI ŠAHOVSKI SAVEZ</item>
      <item>Alojzije Janković</item>
      <item>Ministarstvo turizma i sporta</item>
      <item>Odvjetnik Jakša Lucarić</item>
      <item>Odvjetnik Igor Vlašić</item>
    </derivirana_varijabla>
    <derivirana_varijabla naziv="OstaliSudionici">
      <item>HRVATSKI ŠAHOVSKI SAVEZ</item>
      <item>Alojzije Janković</item>
      <item>Ministarstvo turizma i sporta</item>
      <item>Odvjetnik Jakša Lucarić</item>
      <item>Odvjetnik Igor Vlašić</item>
    </derivirana_varijabla>
  </DomainObject.Predmet.SudioniciListNaziv>
  <DomainObject.Predmet.SudioniciListAdressOIB>
    <izvorni_sadrzaj>
      <item>HRVATSKI ŠAHOVSKI SAVEZ, OIB 55905520612, Trg Krešimira Ćosića 11,10000 Zagreb</item>
      <item>Alojzije Janković, OIB 10665473734, Maksimirska Cesta 79,10000 Zagreb</item>
      <item>Ministarstvo turizma i sporta, OIB 87892589782, Prisavlje 14 ,10000 Zagreb</item>
      <item>Odvjetnik Jakša Lucarić, OIB 99494088581, Ilica 191 F,10000 Zagreb</item>
      <item>Odvjetnik Igor Vlašić, Ilica 36,10000 Zagreb</item>
    </izvorni_sadrzaj>
    <derivirana_varijabla naziv="DomainObject.Predmet.SudioniciListAdressOIB_1">
      <item>HRVATSKI ŠAHOVSKI SAVEZ, OIB 55905520612, Trg Krešimira Ćosića 11,10000 Zagreb</item>
      <item>Alojzije Janković, OIB 10665473734, Maksimirska Cesta 79,10000 Zagreb</item>
      <item>Ministarstvo turizma i sporta, OIB 87892589782, Prisavlje 14 ,10000 Zagreb</item>
      <item>Odvjetnik Jakša Lucarić, OIB 99494088581, Ilica 191 F,10000 Zagreb</item>
      <item>Odvjetnik Igor Vlašić, Ilica 36,10000 Zagreb</item>
    </derivirana_varijabla>
  </DomainObject.Predmet.SudioniciListAdressOIB>
  <DomainObject.UcesnikSudskeRadnje.NazivFormated>
    <izvorni_sadrzaj>HRVATSKI ŠAHOVSKI SAVEZ, OIB 55905520612, Trg Krešimira Ćosića 11,10000 Zagreb</izvorni_sadrzaj>
    <derivirana_varijabla naziv="DomainObject.UcesnikSudskeRadnje.NazivFormated_1">HRVATSKI ŠAHOVSKI SAVEZ, OIB 55905520612, Trg Krešimira Ćosića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55905520612</item>
      <item>, OIB 10665473734</item>
      <item>, OIB 87892589782</item>
      <item>, OIB 99494088581</item>
      <item>, OIB null</item>
    </izvorni_sadrzaj>
    <derivirana_varijabla naziv="DomainObject.Predmet.SudioniciListNazivOIB_1">
      <item>, OIB 55905520612</item>
      <item>, OIB 10665473734</item>
      <item>, OIB 87892589782</item>
      <item>, OIB 99494088581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turizma i sporta, OIB 87892589782, Prisavlje 14 , 10000 Zagreb
2. Okrivljenik HRVATSKI ŠAHOVSKI SAVEZ, OIB 55905520612, Trg Krešimira Ćosića 11, 10000 Zagreb
3. Branitelj - izabrani Odvjetnik Jakša Lucarić, OIB 99494088581, Ilica 191 F, 10000 Zagreb
4. Okrivljenik Alojzije Janković, OIB 10665473734, Maksimirska Cesta 79, 10000 Zagreb
5. Branitelj - izabrani Odvjetnik Igor Vlašić, Ilica 36, 10000 Zagreb</izvorni_sadrzaj>
    <derivirana_varijabla naziv="DomainObject.UcesnikSudskeRadnje.SudskaRadnja.UcesniciObavijest_1">1. Tužitelj Ministarstvo turizma i sporta, OIB 87892589782, Prisavlje 14 , 10000 Zagreb
2. Okrivljenik HRVATSKI ŠAHOVSKI SAVEZ, OIB 55905520612, Trg Krešimira Ćosića 11, 10000 Zagreb
3. Branitelj - izabrani Odvjetnik Jakša Lucarić, OIB 99494088581, Ilica 191 F, 10000 Zagreb
4. Okrivljenik Alojzije Janković, OIB 10665473734, Maksimirska Cesta 79, 10000 Zagreb
5. Branitelj - izabrani Odvjetnik Igor Vlašić, Ilica 36,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2024.</izvorni_sadrzaj>
    <derivirana_varijabla naziv="DomainObject.Predmet.DatumPocetkaProcesa_1">28.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sportskoj inspekciji</item>
    </izvorni_sadrzaj>
    <derivirana_varijabla naziv="DomainObject.ZakonPravilnikList_1">
      <item>Zakon o sportskoj inspekciji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HRVATSKI ŠAHOVSKI SAVEZ, Trg Krešimira Ćosića 11, 10000 Zagreb, OIB: 55905520612</item>
      <item>Alojzije Janković, Maksimirska Cesta 79, 10000 Zagreb, OIB: 10665473734, rođen-a 02.04.1983., mjesto rođenja Vinkovci (Vinkovci)</item>
    </izvorni_sadrzaj>
    <derivirana_varijabla naziv="DomainObject.Predmet.OkrivljenikAdresaMjestoRodjenjaList_1">
      <item>HRVATSKI ŠAHOVSKI SAVEZ, Trg Krešimira Ćosića 11, 10000 Zagreb, OIB: 55905520612</item>
      <item>Alojzije Janković, Maksimirska Cesta 79, 10000 Zagreb, OIB: 10665473734, rođen-a 02.04.1983.,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HRVATSKI ŠAHOVSKI SAVEZ, Trg Krešimira Ćosića 11, 10000 Zagreb</izvorni_sadrzaj>
    <derivirana_varijabla naziv="DomainObject.Predmet.OkrivljenikPravnaNazivAdresaMbs_1">HRVATSKI ŠAHOVSKI SAVEZ, Trg Krešimira Ćosića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A6363-90B7-43FB-9117-413440C95F9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324</properties:Words>
  <properties:Characters>1895</properties:Characters>
  <properties:Lines>50</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2026-05-25T08:45:00Z</cp:lastPrinted>
  <dcterms:modified xmlns:xsi="http://www.w3.org/2001/XMLSchema-instance" xsi:type="dcterms:W3CDTF">2026-05-25T08:45:00Z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HRVATSKI ŠAHOVSKI SAVEZ - Ročište za glavnu raspravu</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